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6CA9AA2" w:rsidR="000C4456" w:rsidRPr="00063F54" w:rsidRDefault="000C4456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476EB31F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25888202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>. Die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ermStart w:id="1199397358" w:edGrp="everyone" w:displacedByCustomXml="prev"/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199397358" w:displacedByCustomXml="next"/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ermStart w:id="1087467025" w:edGrp="everyone" w:displacedByCustomXml="prev"/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087467025" w:displacedByCustomXml="next"/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278404D0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0BDD5C83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099A985D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3DB17D98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vertretungsberechtigte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02FADE8F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>
        <w:t>Bietergemeinschaft als Gesamtschuldner haften.</w:t>
      </w:r>
    </w:p>
    <w:p w14:paraId="35FC9AC4" w14:textId="71621C35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4000CC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53745090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65F52664" w14:textId="53D58B76" w:rsidR="00FB6BEE" w:rsidRDefault="00FB6BEE" w:rsidP="00843DDE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425415DE" w14:textId="4D237B2A" w:rsidR="0027285B" w:rsidRPr="00DD0948" w:rsidRDefault="00DD0948" w:rsidP="00843DDE">
      <w:pPr>
        <w:rPr>
          <w:b/>
          <w:bCs/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7CD03873" w14:textId="77777777" w:rsidTr="00FB6BEE">
        <w:trPr>
          <w:trHeight w:val="2235"/>
        </w:trPr>
        <w:tc>
          <w:tcPr>
            <w:tcW w:w="426" w:type="dxa"/>
          </w:tcPr>
          <w:p w14:paraId="5D6F5379" w14:textId="32AEE2AB" w:rsidR="00FB6BEE" w:rsidRPr="00FB6BEE" w:rsidRDefault="00FB6BEE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1938126364"/>
              <w:placeholder>
                <w:docPart w:val="03F160D9573F4BB3815D2D3AB88C4419"/>
              </w:placeholder>
              <w:showingPlcHdr/>
            </w:sdtPr>
            <w:sdtEndPr/>
            <w:sdtContent>
              <w:permStart w:id="641797791" w:edGrp="everyone" w:displacedByCustomXml="prev"/>
              <w:p w14:paraId="224A869D" w14:textId="441B1131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641797791" w:displacedByCustomXml="next"/>
            </w:sdtContent>
          </w:sdt>
          <w:p w14:paraId="6728E8C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54353453"/>
              <w:placeholder>
                <w:docPart w:val="D7F302A05903480C8432FD12DCBD9132"/>
              </w:placeholder>
              <w:showingPlcHdr/>
            </w:sdtPr>
            <w:sdtEndPr/>
            <w:sdtContent>
              <w:permStart w:id="1065826792" w:edGrp="everyone" w:displacedByCustomXml="prev"/>
              <w:p w14:paraId="708C020D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65826792" w:displacedByCustomXml="next"/>
            </w:sdtContent>
          </w:sdt>
          <w:p w14:paraId="277634B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7BDF7B2D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 xml:space="preserve">Ort,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222A2C36" w14:textId="77777777" w:rsidTr="004E1841">
        <w:trPr>
          <w:trHeight w:val="2235"/>
        </w:trPr>
        <w:tc>
          <w:tcPr>
            <w:tcW w:w="426" w:type="dxa"/>
          </w:tcPr>
          <w:p w14:paraId="4E6C684A" w14:textId="67272965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619609199"/>
              <w:placeholder>
                <w:docPart w:val="44DC080FCF0E44539C6931A840773C59"/>
              </w:placeholder>
              <w:showingPlcHdr/>
            </w:sdtPr>
            <w:sdtEndPr/>
            <w:sdtContent>
              <w:permStart w:id="1917921812" w:edGrp="everyone" w:displacedByCustomXml="prev"/>
              <w:p w14:paraId="2FE9C370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17921812" w:displacedByCustomXml="next"/>
            </w:sdtContent>
          </w:sdt>
          <w:p w14:paraId="35FB7063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-660387612"/>
              <w:placeholder>
                <w:docPart w:val="F22B6E24C6104BBDBBCE330A039E2CB4"/>
              </w:placeholder>
              <w:showingPlcHdr/>
            </w:sdtPr>
            <w:sdtEndPr/>
            <w:sdtContent>
              <w:permStart w:id="17262038" w:edGrp="everyone" w:displacedByCustomXml="prev"/>
              <w:p w14:paraId="4F2EC98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7262038" w:displacedByCustomXml="next"/>
            </w:sdtContent>
          </w:sdt>
          <w:p w14:paraId="0A13517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D5089B3" w14:textId="53D71B5F" w:rsidR="00FB6BEE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6D54EBF9" w14:textId="77777777" w:rsidTr="004E1841">
        <w:trPr>
          <w:trHeight w:val="2235"/>
        </w:trPr>
        <w:tc>
          <w:tcPr>
            <w:tcW w:w="426" w:type="dxa"/>
          </w:tcPr>
          <w:p w14:paraId="23BCA57E" w14:textId="1CABEE11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384021362"/>
              <w:placeholder>
                <w:docPart w:val="1548CF05C69F49D59E039E65892DE551"/>
              </w:placeholder>
              <w:showingPlcHdr/>
            </w:sdtPr>
            <w:sdtEndPr/>
            <w:sdtContent>
              <w:permStart w:id="1992036495" w:edGrp="everyone" w:displacedByCustomXml="prev"/>
              <w:p w14:paraId="1725AA25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92036495" w:displacedByCustomXml="next"/>
            </w:sdtContent>
          </w:sdt>
          <w:p w14:paraId="1AFCF8FA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059136831"/>
              <w:placeholder>
                <w:docPart w:val="D18D8B8280074E00B4B9C47D1ECAF29F"/>
              </w:placeholder>
              <w:showingPlcHdr/>
            </w:sdtPr>
            <w:sdtEndPr/>
            <w:sdtContent>
              <w:permStart w:id="2104110355" w:edGrp="everyone" w:displacedByCustomXml="prev"/>
              <w:p w14:paraId="1EDAC1C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104110355" w:displacedByCustomXml="next"/>
            </w:sdtContent>
          </w:sdt>
          <w:p w14:paraId="75E856C0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DEDA2C5" w14:textId="401ED53B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1FAA1FDA" w14:textId="0D37DD90" w:rsidR="005F7958" w:rsidRDefault="005F7958" w:rsidP="00843DDE">
      <w:pPr>
        <w:spacing w:after="120"/>
        <w:rPr>
          <w:rFonts w:cs="Arial"/>
          <w:bCs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562A2F77" w14:textId="77777777" w:rsidTr="004E1841">
        <w:trPr>
          <w:trHeight w:val="2235"/>
        </w:trPr>
        <w:tc>
          <w:tcPr>
            <w:tcW w:w="426" w:type="dxa"/>
          </w:tcPr>
          <w:p w14:paraId="5947F16D" w14:textId="3AF94896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602076091"/>
              <w:placeholder>
                <w:docPart w:val="F1CBF6CE4BB24028A36ABCB7F7019482"/>
              </w:placeholder>
              <w:showingPlcHdr/>
            </w:sdtPr>
            <w:sdtEndPr/>
            <w:sdtContent>
              <w:permStart w:id="2094628051" w:edGrp="everyone" w:displacedByCustomXml="prev"/>
              <w:p w14:paraId="3805BE89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94628051" w:displacedByCustomXml="next"/>
            </w:sdtContent>
          </w:sdt>
          <w:p w14:paraId="4F6B62BD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29375114"/>
              <w:placeholder>
                <w:docPart w:val="F5E9262DA2F2437DA0FCEA96348A73D8"/>
              </w:placeholder>
              <w:showingPlcHdr/>
            </w:sdtPr>
            <w:sdtEndPr/>
            <w:sdtContent>
              <w:permStart w:id="2082604435" w:edGrp="everyone" w:displacedByCustomXml="prev"/>
              <w:p w14:paraId="6016220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82604435" w:displacedByCustomXml="next"/>
            </w:sdtContent>
          </w:sdt>
          <w:p w14:paraId="65B7C5B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B6BC478" w14:textId="7286C7FE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425A5C4E" w14:textId="1F93F72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19EFF" w14:textId="77777777" w:rsidR="00033717" w:rsidRDefault="0003371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24134948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</w:t>
    </w:r>
    <w:r w:rsidR="002B70AB">
      <w:rPr>
        <w:rFonts w:ascii="AOK Buenos Aires Text" w:hAnsi="AOK Buenos Aires Text"/>
        <w:color w:val="005E3F"/>
      </w:rPr>
      <w:t>N</w:t>
    </w:r>
    <w:r w:rsidR="00B6607D">
      <w:rPr>
        <w:rFonts w:ascii="AOK Buenos Aires Text" w:hAnsi="AOK Buenos Aires Text"/>
        <w:color w:val="005E3F"/>
      </w:rPr>
      <w:t>0</w:t>
    </w:r>
    <w:r w:rsidR="001E4235">
      <w:rPr>
        <w:rFonts w:ascii="AOK Buenos Aires Text" w:hAnsi="AOK Buenos Aires Text"/>
        <w:color w:val="005E3F"/>
      </w:rPr>
      <w:t>726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E4A14" w14:textId="77777777" w:rsidR="00033717" w:rsidRDefault="0003371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ACF6" w14:textId="77777777" w:rsidR="00033717" w:rsidRDefault="0003371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62D655D1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682319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2B17CFBA" w14:textId="1D973730" w:rsidR="00B2674D" w:rsidRDefault="00B22D2D" w:rsidP="00B2674D">
    <w:pPr>
      <w:spacing w:before="180"/>
    </w:pPr>
    <w:r w:rsidRPr="007A241B">
      <w:rPr>
        <w:rFonts w:ascii="AOK Buenos Aires SemiBold" w:hAnsi="AOK Buenos Aires SemiBold"/>
        <w:bCs/>
        <w:color w:val="005E3F"/>
        <w:szCs w:val="22"/>
      </w:rPr>
      <w:t>Stromlieferung für die AOK</w:t>
    </w:r>
    <w:r w:rsidR="00705831">
      <w:rPr>
        <w:rFonts w:ascii="AOK Buenos Aires SemiBold" w:hAnsi="AOK Buenos Aires SemiBold"/>
        <w:bCs/>
        <w:color w:val="005E3F"/>
        <w:szCs w:val="22"/>
      </w:rPr>
      <w:t xml:space="preserve"> </w:t>
    </w:r>
    <w:r w:rsidRPr="007A241B">
      <w:rPr>
        <w:rFonts w:ascii="AOK Buenos Aires SemiBold" w:hAnsi="AOK Buenos Aires SemiBold"/>
        <w:bCs/>
        <w:color w:val="005E3F"/>
        <w:szCs w:val="22"/>
      </w:rPr>
      <w:t>NO für die Jahre 2027</w:t>
    </w:r>
    <w:r w:rsidR="00705831">
      <w:rPr>
        <w:rFonts w:ascii="AOK Buenos Aires SemiBold" w:hAnsi="AOK Buenos Aires SemiBold"/>
        <w:bCs/>
        <w:color w:val="005E3F"/>
        <w:szCs w:val="22"/>
      </w:rPr>
      <w:t xml:space="preserve"> u. </w:t>
    </w:r>
    <w:r w:rsidRPr="007A241B">
      <w:rPr>
        <w:rFonts w:ascii="AOK Buenos Aires SemiBold" w:hAnsi="AOK Buenos Aires SemiBold"/>
        <w:bCs/>
        <w:color w:val="005E3F"/>
        <w:szCs w:val="22"/>
      </w:rPr>
      <w:t>2028</w:t>
    </w:r>
    <w:r w:rsidR="00B2674D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06CEDCC" wp14:editId="7DEB937B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DACFD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705831">
      <w:rPr>
        <w:rFonts w:ascii="AOK Buenos Aires SemiBold" w:hAnsi="AOK Buenos Aires SemiBold"/>
        <w:bCs/>
        <w:color w:val="005E3F"/>
        <w:szCs w:val="22"/>
      </w:rPr>
      <w:t xml:space="preserve"> mit Verlängerungsoption für das Jahr </w:t>
    </w:r>
    <w:r>
      <w:rPr>
        <w:rFonts w:ascii="AOK Buenos Aires SemiBold" w:hAnsi="AOK Buenos Aires SemiBold"/>
        <w:bCs/>
        <w:color w:val="005E3F"/>
        <w:szCs w:val="22"/>
      </w:rPr>
      <w:t xml:space="preserve">2029 </w:t>
    </w:r>
    <w:r w:rsidR="00B2674D">
      <w:rPr>
        <w:rFonts w:ascii="AOK Buenos Aires SemiBold" w:hAnsi="AOK Buenos Aires SemiBold"/>
        <w:bCs/>
        <w:color w:val="005E3F"/>
        <w:szCs w:val="22"/>
      </w:rPr>
      <w:t>(</w:t>
    </w:r>
    <w:r>
      <w:rPr>
        <w:rFonts w:ascii="AOK Buenos Aires SemiBold" w:hAnsi="AOK Buenos Aires SemiBold"/>
        <w:bCs/>
        <w:color w:val="005E3F"/>
        <w:szCs w:val="22"/>
      </w:rPr>
      <w:t>SAVE_343_2026_356</w:t>
    </w:r>
    <w:r w:rsidR="00B2674D"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F2E3" w14:textId="77777777" w:rsidR="00033717" w:rsidRDefault="0003371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attachedTemplate r:id="rId1"/>
  <w:documentProtection w:edit="readOnly" w:enforcement="1" w:cryptProviderType="rsaAES" w:cryptAlgorithmClass="hash" w:cryptAlgorithmType="typeAny" w:cryptAlgorithmSid="14" w:cryptSpinCount="100000" w:hash="nydolWQt95EDhp1tKzKRLT0eLmOyepfMLURtMyNk6M45Hbah3EdURLylH9iFcqn0jUVzTMHroAHz9Qbb530iDg==" w:salt="4Djj1O4/ylnfxPluUL6s7A=="/>
  <w:defaultTabStop w:val="709"/>
  <w:autoHyphenation/>
  <w:hyphenationZone w:val="454"/>
  <w:doNotHyphenateCaps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3717"/>
    <w:rsid w:val="00036EB6"/>
    <w:rsid w:val="00036FFD"/>
    <w:rsid w:val="00063F54"/>
    <w:rsid w:val="00063FF9"/>
    <w:rsid w:val="000738ED"/>
    <w:rsid w:val="00084EB5"/>
    <w:rsid w:val="000865C4"/>
    <w:rsid w:val="00091E9E"/>
    <w:rsid w:val="000951EC"/>
    <w:rsid w:val="00095CF9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A19A3"/>
    <w:rsid w:val="001B5435"/>
    <w:rsid w:val="001C5A81"/>
    <w:rsid w:val="001D1086"/>
    <w:rsid w:val="001D2FF7"/>
    <w:rsid w:val="001E3CA7"/>
    <w:rsid w:val="001E4235"/>
    <w:rsid w:val="001E45DF"/>
    <w:rsid w:val="001F09DD"/>
    <w:rsid w:val="001F2DB9"/>
    <w:rsid w:val="00203609"/>
    <w:rsid w:val="00207971"/>
    <w:rsid w:val="00213CD0"/>
    <w:rsid w:val="0024266E"/>
    <w:rsid w:val="0027285B"/>
    <w:rsid w:val="00281787"/>
    <w:rsid w:val="002B70AB"/>
    <w:rsid w:val="002E69D1"/>
    <w:rsid w:val="003123FD"/>
    <w:rsid w:val="003171E9"/>
    <w:rsid w:val="00324F7C"/>
    <w:rsid w:val="00326641"/>
    <w:rsid w:val="00326A26"/>
    <w:rsid w:val="00336A87"/>
    <w:rsid w:val="003370F8"/>
    <w:rsid w:val="00341148"/>
    <w:rsid w:val="00342423"/>
    <w:rsid w:val="00350A7F"/>
    <w:rsid w:val="00353AF8"/>
    <w:rsid w:val="00356A59"/>
    <w:rsid w:val="00364ACE"/>
    <w:rsid w:val="00374897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4F28"/>
    <w:rsid w:val="00506E82"/>
    <w:rsid w:val="00514D5E"/>
    <w:rsid w:val="00522A6A"/>
    <w:rsid w:val="00524014"/>
    <w:rsid w:val="005379FD"/>
    <w:rsid w:val="00541D19"/>
    <w:rsid w:val="005468E2"/>
    <w:rsid w:val="00554578"/>
    <w:rsid w:val="00560919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63C4"/>
    <w:rsid w:val="006205B9"/>
    <w:rsid w:val="00622359"/>
    <w:rsid w:val="0063492C"/>
    <w:rsid w:val="00644DFA"/>
    <w:rsid w:val="00647CD1"/>
    <w:rsid w:val="0065318B"/>
    <w:rsid w:val="00675352"/>
    <w:rsid w:val="00682319"/>
    <w:rsid w:val="00696A8F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56D4"/>
    <w:rsid w:val="00705831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5753"/>
    <w:rsid w:val="007F65AA"/>
    <w:rsid w:val="007F75E1"/>
    <w:rsid w:val="00803BBC"/>
    <w:rsid w:val="00812F69"/>
    <w:rsid w:val="008163B4"/>
    <w:rsid w:val="00843DDE"/>
    <w:rsid w:val="00844762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7D0D"/>
    <w:rsid w:val="008E2353"/>
    <w:rsid w:val="008F753E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7083F"/>
    <w:rsid w:val="00976A3B"/>
    <w:rsid w:val="00981BBD"/>
    <w:rsid w:val="009A73F9"/>
    <w:rsid w:val="009B5A9C"/>
    <w:rsid w:val="009D3D1A"/>
    <w:rsid w:val="009D5F2F"/>
    <w:rsid w:val="009E28B9"/>
    <w:rsid w:val="009E3176"/>
    <w:rsid w:val="009E640F"/>
    <w:rsid w:val="009F18E8"/>
    <w:rsid w:val="00A225E4"/>
    <w:rsid w:val="00A250E3"/>
    <w:rsid w:val="00A256EC"/>
    <w:rsid w:val="00A31701"/>
    <w:rsid w:val="00A409DB"/>
    <w:rsid w:val="00A4219C"/>
    <w:rsid w:val="00A42363"/>
    <w:rsid w:val="00A44641"/>
    <w:rsid w:val="00A47FEF"/>
    <w:rsid w:val="00A8020D"/>
    <w:rsid w:val="00A851DA"/>
    <w:rsid w:val="00A86A23"/>
    <w:rsid w:val="00A93B56"/>
    <w:rsid w:val="00AC429E"/>
    <w:rsid w:val="00AE06CD"/>
    <w:rsid w:val="00AE4110"/>
    <w:rsid w:val="00AE44B9"/>
    <w:rsid w:val="00AE5BAE"/>
    <w:rsid w:val="00AF3855"/>
    <w:rsid w:val="00AF5526"/>
    <w:rsid w:val="00B0535F"/>
    <w:rsid w:val="00B22D2D"/>
    <w:rsid w:val="00B2491A"/>
    <w:rsid w:val="00B257E0"/>
    <w:rsid w:val="00B2674D"/>
    <w:rsid w:val="00B41089"/>
    <w:rsid w:val="00B43469"/>
    <w:rsid w:val="00B44723"/>
    <w:rsid w:val="00B4777F"/>
    <w:rsid w:val="00B57AE8"/>
    <w:rsid w:val="00B6607D"/>
    <w:rsid w:val="00B73D0D"/>
    <w:rsid w:val="00B73D3D"/>
    <w:rsid w:val="00B74717"/>
    <w:rsid w:val="00B92BAD"/>
    <w:rsid w:val="00B92D07"/>
    <w:rsid w:val="00BB0F8E"/>
    <w:rsid w:val="00BC5574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76DD9"/>
    <w:rsid w:val="00C81714"/>
    <w:rsid w:val="00C91DE3"/>
    <w:rsid w:val="00CA5906"/>
    <w:rsid w:val="00CB3DB8"/>
    <w:rsid w:val="00CE3EB5"/>
    <w:rsid w:val="00CF24EE"/>
    <w:rsid w:val="00CF443F"/>
    <w:rsid w:val="00D141BB"/>
    <w:rsid w:val="00D175E3"/>
    <w:rsid w:val="00D34576"/>
    <w:rsid w:val="00D46DAC"/>
    <w:rsid w:val="00D67095"/>
    <w:rsid w:val="00DB3F2E"/>
    <w:rsid w:val="00DB6C74"/>
    <w:rsid w:val="00DD0948"/>
    <w:rsid w:val="00DD33D1"/>
    <w:rsid w:val="00DE2045"/>
    <w:rsid w:val="00DE319D"/>
    <w:rsid w:val="00DE3706"/>
    <w:rsid w:val="00E054A2"/>
    <w:rsid w:val="00E12E48"/>
    <w:rsid w:val="00E14250"/>
    <w:rsid w:val="00E1427B"/>
    <w:rsid w:val="00E2019F"/>
    <w:rsid w:val="00E21BB8"/>
    <w:rsid w:val="00E32872"/>
    <w:rsid w:val="00E50C3F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47B55"/>
    <w:rsid w:val="00F5087B"/>
    <w:rsid w:val="00F60A39"/>
    <w:rsid w:val="00F715AF"/>
    <w:rsid w:val="00F7273D"/>
    <w:rsid w:val="00F80551"/>
    <w:rsid w:val="00F8533C"/>
    <w:rsid w:val="00F90106"/>
    <w:rsid w:val="00FB3A9E"/>
    <w:rsid w:val="00FB6BE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F160D9573F4BB3815D2D3AB88C4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2A2CC-ABA2-46BE-B1F9-8BFACEB3CF3C}"/>
      </w:docPartPr>
      <w:docPartBody>
        <w:p w:rsidR="00821EC0" w:rsidRDefault="003106C0" w:rsidP="003106C0">
          <w:pPr>
            <w:pStyle w:val="03F160D9573F4BB3815D2D3AB88C441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C080FCF0E44539C6931A8407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3F98E-D5FC-48CA-B8BD-001470AE07AA}"/>
      </w:docPartPr>
      <w:docPartBody>
        <w:p w:rsidR="00821EC0" w:rsidRDefault="003106C0" w:rsidP="003106C0">
          <w:pPr>
            <w:pStyle w:val="44DC080FCF0E44539C6931A840773C5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8CF05C69F49D59E039E65892D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6D5A0-DD1B-42BC-8453-C56CA2D9BB92}"/>
      </w:docPartPr>
      <w:docPartBody>
        <w:p w:rsidR="00821EC0" w:rsidRDefault="003106C0" w:rsidP="003106C0">
          <w:pPr>
            <w:pStyle w:val="1548CF05C69F49D59E039E65892DE55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CBF6CE4BB24028A36ABCB7F7019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D0A7-330F-4430-BB2A-459BAC594278}"/>
      </w:docPartPr>
      <w:docPartBody>
        <w:p w:rsidR="00821EC0" w:rsidRDefault="003106C0" w:rsidP="003106C0">
          <w:pPr>
            <w:pStyle w:val="F1CBF6CE4BB24028A36ABCB7F701948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F302A05903480C8432FD12DCBD9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BD4AE-1835-40E9-ACC9-CFD9C0E46A2F}"/>
      </w:docPartPr>
      <w:docPartBody>
        <w:p w:rsidR="00821EC0" w:rsidRDefault="003106C0" w:rsidP="003106C0">
          <w:pPr>
            <w:pStyle w:val="D7F302A05903480C8432FD12DCBD913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B6E24C6104BBDBBCE330A039E2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217D5-DFFB-49A6-A8A4-7B217B2793B5}"/>
      </w:docPartPr>
      <w:docPartBody>
        <w:p w:rsidR="00821EC0" w:rsidRDefault="003106C0" w:rsidP="003106C0">
          <w:pPr>
            <w:pStyle w:val="F22B6E24C6104BBDBBCE330A039E2CB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8D8B8280074E00B4B9C47D1ECAF2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756E2-FF27-4751-A644-4A4770FF9ADB}"/>
      </w:docPartPr>
      <w:docPartBody>
        <w:p w:rsidR="00821EC0" w:rsidRDefault="003106C0" w:rsidP="003106C0">
          <w:pPr>
            <w:pStyle w:val="D18D8B8280074E00B4B9C47D1ECAF29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E9262DA2F2437DA0FCEA96348A7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2846F-EDB1-4D5B-AE6E-8F4DF2D56FC7}"/>
      </w:docPartPr>
      <w:docPartBody>
        <w:p w:rsidR="00821EC0" w:rsidRDefault="003106C0" w:rsidP="003106C0">
          <w:pPr>
            <w:pStyle w:val="F5E9262DA2F2437DA0FCEA96348A73D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1F09DD"/>
    <w:rsid w:val="00246CEB"/>
    <w:rsid w:val="003106C0"/>
    <w:rsid w:val="005F377D"/>
    <w:rsid w:val="00696A8F"/>
    <w:rsid w:val="00821EC0"/>
    <w:rsid w:val="00976A3B"/>
    <w:rsid w:val="00A47FEF"/>
    <w:rsid w:val="00C76DD9"/>
    <w:rsid w:val="00CF19D6"/>
    <w:rsid w:val="00DF3817"/>
    <w:rsid w:val="00E21BB8"/>
    <w:rsid w:val="00F47B55"/>
    <w:rsid w:val="00F5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377D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03F160D9573F4BB3815D2D3AB88C4419">
    <w:name w:val="03F160D9573F4BB3815D2D3AB88C4419"/>
    <w:rsid w:val="003106C0"/>
  </w:style>
  <w:style w:type="paragraph" w:customStyle="1" w:styleId="44DC080FCF0E44539C6931A840773C59">
    <w:name w:val="44DC080FCF0E44539C6931A840773C59"/>
    <w:rsid w:val="003106C0"/>
  </w:style>
  <w:style w:type="paragraph" w:customStyle="1" w:styleId="1548CF05C69F49D59E039E65892DE551">
    <w:name w:val="1548CF05C69F49D59E039E65892DE551"/>
    <w:rsid w:val="003106C0"/>
  </w:style>
  <w:style w:type="paragraph" w:customStyle="1" w:styleId="F1CBF6CE4BB24028A36ABCB7F7019482">
    <w:name w:val="F1CBF6CE4BB24028A36ABCB7F7019482"/>
    <w:rsid w:val="003106C0"/>
  </w:style>
  <w:style w:type="paragraph" w:customStyle="1" w:styleId="D7F302A05903480C8432FD12DCBD9132">
    <w:name w:val="D7F302A05903480C8432FD12DCBD9132"/>
    <w:rsid w:val="003106C0"/>
  </w:style>
  <w:style w:type="paragraph" w:customStyle="1" w:styleId="F22B6E24C6104BBDBBCE330A039E2CB4">
    <w:name w:val="F22B6E24C6104BBDBBCE330A039E2CB4"/>
    <w:rsid w:val="003106C0"/>
  </w:style>
  <w:style w:type="paragraph" w:customStyle="1" w:styleId="D18D8B8280074E00B4B9C47D1ECAF29F">
    <w:name w:val="D18D8B8280074E00B4B9C47D1ECAF29F"/>
    <w:rsid w:val="003106C0"/>
  </w:style>
  <w:style w:type="paragraph" w:customStyle="1" w:styleId="F5E9262DA2F2437DA0FCEA96348A73D8">
    <w:name w:val="F5E9262DA2F2437DA0FCEA96348A73D8"/>
    <w:rsid w:val="003106C0"/>
  </w:style>
  <w:style w:type="paragraph" w:customStyle="1" w:styleId="C8F1068CCBD444FC98DAA2B9A99B0D86">
    <w:name w:val="C8F1068CCBD444FC98DAA2B9A99B0D86"/>
    <w:rsid w:val="005F37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533063-6C9F-4177-8F83-B0AB379C7F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FE3246-32DA-4773-BC72-CD92CC7FB3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7E596-00B8-4738-87F5-FAF79E19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315</Words>
  <Characters>2468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28</cp:revision>
  <cp:lastPrinted>2012-08-29T14:23:00Z</cp:lastPrinted>
  <dcterms:created xsi:type="dcterms:W3CDTF">2023-05-16T07:51:00Z</dcterms:created>
  <dcterms:modified xsi:type="dcterms:W3CDTF">2026-09-08T07:06:00Z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